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C13E0" w14:textId="77777777" w:rsidR="009213DC" w:rsidRDefault="009213DC" w:rsidP="009213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BYLLYNG</w:t>
      </w:r>
      <w:r>
        <w:rPr>
          <w:rFonts w:cs="Times New Roman"/>
          <w:szCs w:val="24"/>
        </w:rPr>
        <w:t xml:space="preserve">       (fl.1504)</w:t>
      </w:r>
    </w:p>
    <w:p w14:paraId="75E32B79" w14:textId="77777777" w:rsidR="009213DC" w:rsidRDefault="009213DC" w:rsidP="009213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Ecton</w:t>
      </w:r>
      <w:proofErr w:type="spellEnd"/>
      <w:r>
        <w:rPr>
          <w:rFonts w:cs="Times New Roman"/>
          <w:szCs w:val="24"/>
        </w:rPr>
        <w:t>, Northamptonshire.</w:t>
      </w:r>
    </w:p>
    <w:p w14:paraId="2707BC84" w14:textId="77777777" w:rsidR="009213DC" w:rsidRDefault="009213DC" w:rsidP="009213DC">
      <w:pPr>
        <w:pStyle w:val="NoSpacing"/>
        <w:rPr>
          <w:rFonts w:cs="Times New Roman"/>
          <w:szCs w:val="24"/>
        </w:rPr>
      </w:pPr>
    </w:p>
    <w:p w14:paraId="6ED7E732" w14:textId="77777777" w:rsidR="009213DC" w:rsidRDefault="009213DC" w:rsidP="009213DC">
      <w:pPr>
        <w:pStyle w:val="NoSpacing"/>
        <w:rPr>
          <w:rFonts w:cs="Times New Roman"/>
          <w:szCs w:val="24"/>
        </w:rPr>
      </w:pPr>
    </w:p>
    <w:p w14:paraId="6BCD61CC" w14:textId="77777777" w:rsidR="009213DC" w:rsidRDefault="009213DC" w:rsidP="009213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1504</w:t>
      </w:r>
      <w:r>
        <w:rPr>
          <w:rFonts w:cs="Times New Roman"/>
          <w:szCs w:val="24"/>
        </w:rPr>
        <w:tab/>
        <w:t>He made his Will.</w:t>
      </w:r>
    </w:p>
    <w:p w14:paraId="412DBA08" w14:textId="77777777" w:rsidR="009213DC" w:rsidRDefault="009213DC" w:rsidP="009213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1246A68A" w14:textId="77777777" w:rsidR="009213DC" w:rsidRDefault="009213DC" w:rsidP="009213DC">
      <w:pPr>
        <w:pStyle w:val="NoSpacing"/>
        <w:rPr>
          <w:rFonts w:cs="Times New Roman"/>
          <w:szCs w:val="24"/>
        </w:rPr>
      </w:pPr>
    </w:p>
    <w:p w14:paraId="3B6FC99C" w14:textId="77777777" w:rsidR="009213DC" w:rsidRDefault="009213DC" w:rsidP="009213DC">
      <w:pPr>
        <w:pStyle w:val="NoSpacing"/>
        <w:rPr>
          <w:rFonts w:cs="Times New Roman"/>
          <w:szCs w:val="24"/>
        </w:rPr>
      </w:pPr>
    </w:p>
    <w:p w14:paraId="4A963878" w14:textId="77777777" w:rsidR="009213DC" w:rsidRDefault="009213DC" w:rsidP="009213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 2025</w:t>
      </w:r>
    </w:p>
    <w:p w14:paraId="7AA06E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D2B9" w14:textId="77777777" w:rsidR="009213DC" w:rsidRDefault="009213DC" w:rsidP="009139A6">
      <w:r>
        <w:separator/>
      </w:r>
    </w:p>
  </w:endnote>
  <w:endnote w:type="continuationSeparator" w:id="0">
    <w:p w14:paraId="5E44D774" w14:textId="77777777" w:rsidR="009213DC" w:rsidRDefault="009213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F3A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F3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F83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96A77" w14:textId="77777777" w:rsidR="009213DC" w:rsidRDefault="009213DC" w:rsidP="009139A6">
      <w:r>
        <w:separator/>
      </w:r>
    </w:p>
  </w:footnote>
  <w:footnote w:type="continuationSeparator" w:id="0">
    <w:p w14:paraId="7D699790" w14:textId="77777777" w:rsidR="009213DC" w:rsidRDefault="009213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231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F37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BD2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3DC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213DC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B593B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64E71"/>
  <w15:chartTrackingRefBased/>
  <w15:docId w15:val="{F062D551-E836-43E1-9754-6B145621E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213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2025-06-18T18:56:00Z</dcterms:created>
  <dcterms:modified xsi:type="dcterms:W3CDTF">2025-06-18T18:56:00Z</dcterms:modified>
</cp:coreProperties>
</file>